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0B34EC">
        <w:rPr>
          <w:rFonts w:ascii="Arial" w:hAnsi="Arial" w:hint="eastAsia"/>
          <w:b/>
          <w:noProof/>
          <w:sz w:val="24"/>
          <w:lang w:eastAsia="zh-CN"/>
        </w:rPr>
        <w:t>2028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A80700" w:rsidRPr="00A80700">
        <w:rPr>
          <w:rFonts w:ascii="Arial" w:hAnsi="Arial" w:cs="Arial"/>
          <w:b/>
          <w:bCs/>
          <w:sz w:val="24"/>
        </w:rPr>
        <w:t xml:space="preserve">Text proposal to TR37.910 on </w:t>
      </w:r>
      <w:r w:rsidR="004C0BF0">
        <w:rPr>
          <w:rFonts w:ascii="Arial" w:hAnsi="Arial" w:cs="Arial" w:hint="eastAsia"/>
          <w:b/>
          <w:bCs/>
          <w:sz w:val="24"/>
          <w:lang w:eastAsia="zh-CN"/>
        </w:rPr>
        <w:t>re</w:t>
      </w:r>
      <w:r w:rsidR="004C0BF0">
        <w:rPr>
          <w:rFonts w:ascii="Arial" w:hAnsi="Arial" w:cs="Arial"/>
          <w:b/>
          <w:bCs/>
          <w:sz w:val="24"/>
        </w:rPr>
        <w:t xml:space="preserve">liability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0B34EC">
      <w:pPr>
        <w:spacing w:beforeLines="50"/>
      </w:pPr>
      <w:r w:rsidRPr="007A056C">
        <w:t xml:space="preserve">This </w:t>
      </w:r>
      <w:r>
        <w:t xml:space="preserve">document provides the text proposal to TR37.910 on </w:t>
      </w:r>
      <w:r w:rsidR="00195C26">
        <w:t>reliability</w:t>
      </w:r>
      <w:r w:rsidR="00F85AB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>approve the attached text proposal to TR37.910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9EA" w:rsidRDefault="006969EA">
      <w:pPr>
        <w:spacing w:after="0"/>
      </w:pPr>
      <w:r>
        <w:separator/>
      </w:r>
    </w:p>
  </w:endnote>
  <w:endnote w:type="continuationSeparator" w:id="0">
    <w:p w:rsidR="006969EA" w:rsidRDefault="006969E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9EA" w:rsidRDefault="006969EA">
      <w:pPr>
        <w:spacing w:after="0"/>
      </w:pPr>
      <w:r>
        <w:separator/>
      </w:r>
    </w:p>
  </w:footnote>
  <w:footnote w:type="continuationSeparator" w:id="0">
    <w:p w:rsidR="006969EA" w:rsidRDefault="006969E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B30628">
      <w:fldChar w:fldCharType="begin"/>
    </w:r>
    <w:r>
      <w:instrText>PAGE</w:instrText>
    </w:r>
    <w:r w:rsidR="00B30628">
      <w:fldChar w:fldCharType="separate"/>
    </w:r>
    <w:r>
      <w:t>4</w:t>
    </w:r>
    <w:r w:rsidR="00B30628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55pt;height:24.4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34EC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72E7A"/>
    <w:rsid w:val="0018228D"/>
    <w:rsid w:val="00195C26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92C0A"/>
    <w:rsid w:val="004A2ACF"/>
    <w:rsid w:val="004A53DE"/>
    <w:rsid w:val="004C0BF0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969EA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03B4"/>
    <w:rsid w:val="00961041"/>
    <w:rsid w:val="00966679"/>
    <w:rsid w:val="00977803"/>
    <w:rsid w:val="00977ADA"/>
    <w:rsid w:val="00980819"/>
    <w:rsid w:val="00980895"/>
    <w:rsid w:val="00980F19"/>
    <w:rsid w:val="009961DB"/>
    <w:rsid w:val="009B09D3"/>
    <w:rsid w:val="009B3E7E"/>
    <w:rsid w:val="009B4A95"/>
    <w:rsid w:val="009B5CE6"/>
    <w:rsid w:val="009B78C9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0628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32F"/>
    <w:rsid w:val="00F277C6"/>
    <w:rsid w:val="00F35D5A"/>
    <w:rsid w:val="00F433D5"/>
    <w:rsid w:val="00F47212"/>
    <w:rsid w:val="00F50728"/>
    <w:rsid w:val="00F6614C"/>
    <w:rsid w:val="00F73C63"/>
    <w:rsid w:val="00F85ABC"/>
    <w:rsid w:val="00F85BE6"/>
    <w:rsid w:val="00F87CAB"/>
    <w:rsid w:val="00F90758"/>
    <w:rsid w:val="00F92939"/>
    <w:rsid w:val="00FA3177"/>
    <w:rsid w:val="00FA5C32"/>
    <w:rsid w:val="00FB3CAB"/>
    <w:rsid w:val="00FB70F6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4633E-7708-4B7B-BF29-FD9A183F0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3GPP</cp:lastModifiedBy>
  <cp:revision>67</cp:revision>
  <cp:lastPrinted>1900-01-01T08:00:00Z</cp:lastPrinted>
  <dcterms:created xsi:type="dcterms:W3CDTF">2018-06-01T19:53:00Z</dcterms:created>
  <dcterms:modified xsi:type="dcterms:W3CDTF">2018-09-10T12:25:00Z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(3)rXcHAJXfrhXOiGrYGFuWRFzujkoEfXGQKDNZsAgtFJESJzSkV0rnfHPv18pW3VwMjR13m+kD
IxAdaad9mPLSo579Xhye4TnmUlP3BamYAAUDceqxmX50t6buIQay5gsrRJ6IFa9IW0l9dVVu
lL15USbOxE6RbMqOZ6RiI5XzcE2fo28OqqErt7aO3FnDO6u+2JTSRQ5T2osq5HMJOzT7594/
iEtxtIsa97HlwL03no</vt:lpwstr>
  </property>
  <property fmtid="{D5CDD505-2E9C-101B-9397-08002B2CF9AE}" pid="3" name="_2015_ms_pID_7253431">
    <vt:lpwstr>I4ZDrDTR64+/YMFpB4S4hFAtGA6lBEiMPTv4sZFsBngHL0bYBnogZr
hvHV4QOXg/teTU7y0DdZsf8JWK+/wtdKGW8DkrMwQpwG2t/sXdf0UvPHw+/bwzvQ/XyQYW05
DJFarpz0MkTgQ/bk/32Fq9YvwAlwlFaXgtyme/JPWHi6gWJcsK+D46Xi1VP1jH+IN9qzhxNg
ev/cMFf91akgUOnMIjAcJM8R8LOtIkDUke7P</vt:lpwstr>
  </property>
  <property fmtid="{D5CDD505-2E9C-101B-9397-08002B2CF9AE}" pid="4" name="_2015_ms_pID_7253432">
    <vt:lpwstr>jPgSWhfxYD9rKvafp6XMKdU=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1536582309</vt:lpwstr>
  </property>
</Properties>
</file>